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EACAB" w14:textId="77777777" w:rsidR="005636A6" w:rsidRDefault="005636A6" w:rsidP="005636A6">
      <w:pPr>
        <w:pStyle w:val="NoSpacing"/>
        <w:tabs>
          <w:tab w:val="left" w:pos="1440"/>
        </w:tabs>
        <w:jc w:val="both"/>
      </w:pPr>
      <w:r>
        <w:rPr>
          <w:u w:val="single"/>
        </w:rPr>
        <w:t>Hugh WREN</w:t>
      </w:r>
      <w:r>
        <w:t xml:space="preserve">       (fl.1486)</w:t>
      </w:r>
    </w:p>
    <w:p w14:paraId="28E2FEA7" w14:textId="77777777" w:rsidR="005636A6" w:rsidRDefault="005636A6" w:rsidP="005636A6">
      <w:pPr>
        <w:pStyle w:val="NoSpacing"/>
        <w:tabs>
          <w:tab w:val="left" w:pos="1440"/>
        </w:tabs>
        <w:jc w:val="both"/>
      </w:pPr>
      <w:r>
        <w:t xml:space="preserve">Vicar of </w:t>
      </w:r>
      <w:proofErr w:type="spellStart"/>
      <w:r>
        <w:t>Brantingham</w:t>
      </w:r>
      <w:proofErr w:type="spellEnd"/>
      <w:r>
        <w:t>, East Riding of Yorkshire.</w:t>
      </w:r>
    </w:p>
    <w:p w14:paraId="2750210A" w14:textId="77777777" w:rsidR="005636A6" w:rsidRDefault="005636A6" w:rsidP="005636A6">
      <w:pPr>
        <w:pStyle w:val="NoSpacing"/>
        <w:tabs>
          <w:tab w:val="left" w:pos="1440"/>
        </w:tabs>
        <w:jc w:val="both"/>
      </w:pPr>
    </w:p>
    <w:p w14:paraId="48104457" w14:textId="77777777" w:rsidR="005636A6" w:rsidRDefault="005636A6" w:rsidP="005636A6">
      <w:pPr>
        <w:pStyle w:val="NoSpacing"/>
        <w:tabs>
          <w:tab w:val="left" w:pos="1440"/>
        </w:tabs>
        <w:jc w:val="both"/>
      </w:pPr>
    </w:p>
    <w:p w14:paraId="331A90ED" w14:textId="77777777" w:rsidR="005636A6" w:rsidRDefault="005636A6" w:rsidP="005636A6">
      <w:pPr>
        <w:pStyle w:val="NoSpacing"/>
        <w:tabs>
          <w:tab w:val="left" w:pos="1440"/>
        </w:tabs>
        <w:jc w:val="both"/>
      </w:pPr>
      <w:r>
        <w:t>12 Jan.1486</w:t>
      </w:r>
      <w:r>
        <w:tab/>
        <w:t>He had resigned by this time.</w:t>
      </w:r>
    </w:p>
    <w:p w14:paraId="1D36AD57" w14:textId="77777777" w:rsidR="005636A6" w:rsidRDefault="005636A6" w:rsidP="005636A6">
      <w:pPr>
        <w:pStyle w:val="NoSpacing"/>
        <w:ind w:left="720" w:firstLine="720"/>
      </w:pPr>
      <w:r>
        <w:t>(“The Register of Thomas Rotherham, Archbishop of York 1480-1500</w:t>
      </w:r>
    </w:p>
    <w:p w14:paraId="55A4A2E5" w14:textId="77777777" w:rsidR="005636A6" w:rsidRDefault="005636A6" w:rsidP="005636A6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2809FF30" w14:textId="77777777" w:rsidR="005636A6" w:rsidRDefault="005636A6" w:rsidP="005636A6">
      <w:pPr>
        <w:pStyle w:val="NoSpacing"/>
        <w:tabs>
          <w:tab w:val="left" w:pos="1440"/>
        </w:tabs>
        <w:jc w:val="both"/>
      </w:pPr>
      <w:r>
        <w:tab/>
        <w:t>p.53).</w:t>
      </w:r>
    </w:p>
    <w:p w14:paraId="228F9FAB" w14:textId="77777777" w:rsidR="005636A6" w:rsidRDefault="005636A6" w:rsidP="005636A6">
      <w:pPr>
        <w:pStyle w:val="NoSpacing"/>
        <w:tabs>
          <w:tab w:val="left" w:pos="1440"/>
        </w:tabs>
        <w:jc w:val="both"/>
      </w:pPr>
    </w:p>
    <w:p w14:paraId="7AED24AE" w14:textId="77777777" w:rsidR="005636A6" w:rsidRDefault="005636A6" w:rsidP="005636A6">
      <w:pPr>
        <w:pStyle w:val="NoSpacing"/>
        <w:tabs>
          <w:tab w:val="left" w:pos="1440"/>
        </w:tabs>
        <w:jc w:val="both"/>
      </w:pPr>
    </w:p>
    <w:p w14:paraId="76A524F0" w14:textId="77777777" w:rsidR="005636A6" w:rsidRDefault="005636A6" w:rsidP="005636A6">
      <w:pPr>
        <w:pStyle w:val="NoSpacing"/>
        <w:tabs>
          <w:tab w:val="left" w:pos="1440"/>
        </w:tabs>
        <w:jc w:val="both"/>
      </w:pPr>
      <w:r>
        <w:t>28 December 2019</w:t>
      </w:r>
    </w:p>
    <w:p w14:paraId="2F3EA8E3" w14:textId="77777777" w:rsidR="006B2F86" w:rsidRPr="00E71FC3" w:rsidRDefault="005636A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4F6B2" w14:textId="77777777" w:rsidR="005636A6" w:rsidRDefault="005636A6" w:rsidP="00E71FC3">
      <w:pPr>
        <w:spacing w:after="0" w:line="240" w:lineRule="auto"/>
      </w:pPr>
      <w:r>
        <w:separator/>
      </w:r>
    </w:p>
  </w:endnote>
  <w:endnote w:type="continuationSeparator" w:id="0">
    <w:p w14:paraId="301A4A5F" w14:textId="77777777" w:rsidR="005636A6" w:rsidRDefault="005636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4A377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1D8F8" w14:textId="77777777" w:rsidR="005636A6" w:rsidRDefault="005636A6" w:rsidP="00E71FC3">
      <w:pPr>
        <w:spacing w:after="0" w:line="240" w:lineRule="auto"/>
      </w:pPr>
      <w:r>
        <w:separator/>
      </w:r>
    </w:p>
  </w:footnote>
  <w:footnote w:type="continuationSeparator" w:id="0">
    <w:p w14:paraId="54765594" w14:textId="77777777" w:rsidR="005636A6" w:rsidRDefault="005636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6A6"/>
    <w:rsid w:val="001A7C09"/>
    <w:rsid w:val="005636A6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27A94"/>
  <w15:chartTrackingRefBased/>
  <w15:docId w15:val="{B9E1D022-9BC4-4BF4-A47C-FE0C24DE4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2020-01-22T21:40:00Z</dcterms:created>
  <dcterms:modified xsi:type="dcterms:W3CDTF">2020-01-22T21:41:00Z</dcterms:modified>
</cp:coreProperties>
</file>